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93" w:rsidRDefault="00E63493" w:rsidP="00312BFB">
      <w:pPr>
        <w:pStyle w:val="NoSpacing"/>
        <w:shd w:val="clear" w:color="auto" w:fill="F4B08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CÜMLENİN ÖĞELERİ KONU TESTİ</w:t>
      </w:r>
    </w:p>
    <w:p w:rsidR="00E63493" w:rsidRDefault="00E63493" w:rsidP="00312BFB"/>
    <w:p w:rsidR="00E63493" w:rsidRDefault="00E63493" w:rsidP="00312BFB">
      <w:pPr>
        <w:pStyle w:val="NoSpacing"/>
        <w:rPr>
          <w:rFonts w:ascii="Times New Roman" w:hAnsi="Times New Roman"/>
          <w:b/>
        </w:rPr>
        <w:sectPr w:rsidR="00E6349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63493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151.9pt;margin-top:.5pt;width:67.5pt;height:85.5pt;z-index:251652096;visibility:visible" wrapcoords="-240 0 -240 21411 21600 21411 21600 0 -240 0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7" type="#_x0000_t61" style="position:absolute;left:0;text-align:left;margin-left:28.9pt;margin-top:5pt;width:116.25pt;height:50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" adj="6300,21398" strokeweight="1pt">
            <v:textbox>
              <w:txbxContent>
                <w:p w:rsidR="00E63493" w:rsidRPr="005906D4" w:rsidRDefault="00E63493" w:rsidP="005906D4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Nasreddin Hoca eşeğe ters binmişti.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     </w:t>
      </w: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Pr="005906D4" w:rsidRDefault="00E63493" w:rsidP="005906D4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Yukarıdaki cümlede aşağıdaki sorulardan hangisinin cevabı </w:t>
      </w:r>
      <w:r w:rsidRPr="005906D4">
        <w:rPr>
          <w:rFonts w:ascii="Times New Roman" w:hAnsi="Times New Roman"/>
          <w:u w:val="single"/>
        </w:rPr>
        <w:t>yoktur</w:t>
      </w:r>
      <w:r>
        <w:rPr>
          <w:rFonts w:ascii="Times New Roman" w:hAnsi="Times New Roman"/>
          <w:b/>
        </w:rPr>
        <w:t>?</w:t>
      </w: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Ne zaman       b) Kim        c) Nasıl</w:t>
      </w: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5906D4">
      <w:pPr>
        <w:pStyle w:val="NoSpacing"/>
        <w:ind w:left="720"/>
        <w:rPr>
          <w:rFonts w:ascii="Times New Roman" w:hAnsi="Times New Roman"/>
        </w:rPr>
      </w:pPr>
    </w:p>
    <w:p w:rsidR="00E63493" w:rsidRPr="00EF6772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Aşağıdaki cümlelerden hangisinde işi yapan diğerlerinden farklıdır?</w:t>
      </w:r>
    </w:p>
    <w:p w:rsidR="00E63493" w:rsidRDefault="00E63493" w:rsidP="00EF6772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EF6772">
      <w:pPr>
        <w:pStyle w:val="NoSpacing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Dört senedir bu evde oturuyorum.</w:t>
      </w:r>
    </w:p>
    <w:p w:rsidR="00E63493" w:rsidRDefault="00E63493" w:rsidP="00EF6772">
      <w:pPr>
        <w:pStyle w:val="NoSpacing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Kar yağınca hemen sokağa çıktım.</w:t>
      </w:r>
    </w:p>
    <w:p w:rsidR="00E63493" w:rsidRDefault="00E63493" w:rsidP="00EF6772">
      <w:pPr>
        <w:pStyle w:val="NoSpacing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Bugün de okula gelmedi.</w:t>
      </w:r>
    </w:p>
    <w:p w:rsidR="00E63493" w:rsidRDefault="00E63493" w:rsidP="00EF6772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EF6772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EF6772">
      <w:pPr>
        <w:pStyle w:val="NoSpacing"/>
        <w:ind w:left="1080"/>
        <w:rPr>
          <w:rFonts w:ascii="Times New Roman" w:hAnsi="Times New Roman"/>
        </w:rPr>
      </w:pPr>
    </w:p>
    <w:p w:rsidR="00E63493" w:rsidRPr="00EF6772" w:rsidRDefault="00E63493" w:rsidP="00EF6772">
      <w:pPr>
        <w:pStyle w:val="NoSpacing"/>
        <w:ind w:left="1080"/>
        <w:rPr>
          <w:rFonts w:ascii="Times New Roman" w:hAnsi="Times New Roman"/>
        </w:rPr>
      </w:pPr>
    </w:p>
    <w:p w:rsidR="00E63493" w:rsidRPr="000222F9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cümlelerin hangisinde </w:t>
      </w:r>
      <w:r w:rsidRPr="000222F9">
        <w:rPr>
          <w:rFonts w:ascii="Times New Roman" w:hAnsi="Times New Roman"/>
        </w:rPr>
        <w:t>ne zaman</w:t>
      </w:r>
      <w:r>
        <w:rPr>
          <w:rFonts w:ascii="Times New Roman" w:hAnsi="Times New Roman"/>
          <w:b/>
        </w:rPr>
        <w:t xml:space="preserve"> sorusunun cevabı vardır?</w:t>
      </w:r>
    </w:p>
    <w:p w:rsidR="00E63493" w:rsidRDefault="00E63493" w:rsidP="000222F9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0222F9">
      <w:pPr>
        <w:pStyle w:val="NoSpacing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Babam bostana fide ekti.</w:t>
      </w:r>
    </w:p>
    <w:p w:rsidR="00E63493" w:rsidRDefault="00E63493" w:rsidP="000222F9">
      <w:pPr>
        <w:pStyle w:val="NoSpacing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Dün akşam elektrikler kesildi.</w:t>
      </w:r>
    </w:p>
    <w:p w:rsidR="00E63493" w:rsidRDefault="00E63493" w:rsidP="000222F9">
      <w:pPr>
        <w:pStyle w:val="NoSpacing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Şemsiyesini okulda unutmuş.</w:t>
      </w:r>
    </w:p>
    <w:p w:rsidR="00E63493" w:rsidRDefault="00E63493" w:rsidP="001E2921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1E2921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1E2921">
      <w:pPr>
        <w:pStyle w:val="NoSpacing"/>
        <w:ind w:left="1080"/>
        <w:rPr>
          <w:rFonts w:ascii="Times New Roman" w:hAnsi="Times New Roman"/>
        </w:rPr>
      </w:pPr>
    </w:p>
    <w:p w:rsidR="00E63493" w:rsidRPr="000222F9" w:rsidRDefault="00E63493" w:rsidP="001E2921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Dikdörtgen Belirtme Çizgisi 4" o:spid="_x0000_s1028" type="#_x0000_t61" style="position:absolute;left:0;text-align:left;margin-left:29.65pt;margin-top:9.1pt;width:111pt;height:4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" adj="24105,11138" strokeweight="1pt">
            <v:textbox>
              <w:txbxContent>
                <w:p w:rsidR="00E63493" w:rsidRPr="00A630D4" w:rsidRDefault="00E63493" w:rsidP="00A630D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23084F">
                    <w:rPr>
                      <w:rFonts w:ascii="Times New Roman" w:hAnsi="Times New Roman"/>
                      <w:u w:val="single"/>
                    </w:rPr>
                    <w:t>Postacı</w:t>
                  </w:r>
                  <w:r>
                    <w:rPr>
                      <w:rFonts w:ascii="Times New Roman" w:hAnsi="Times New Roman"/>
                    </w:rPr>
                    <w:t xml:space="preserve"> bugün iki tane mektup getirmiş.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" o:spid="_x0000_s1029" type="#_x0000_t75" style="position:absolute;left:0;text-align:left;margin-left:142.15pt;margin-top:.85pt;width:81pt;height:88.5pt;z-index:251654144;visibility:visible" wrapcoords="-200 0 -200 21417 21600 21417 21600 0 -200 0">
            <v:imagedata r:id="rId6" o:title=""/>
            <w10:wrap type="through"/>
          </v:shape>
        </w:pict>
      </w:r>
      <w:r>
        <w:rPr>
          <w:rFonts w:ascii="Times New Roman" w:hAnsi="Times New Roman"/>
        </w:rPr>
        <w:t xml:space="preserve">     </w:t>
      </w: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Ali’nin kurduğu cümledeki altı çizili sözcük aşağıdaki sorulardan hangisinin cevabıdır?</w:t>
      </w:r>
    </w:p>
    <w:p w:rsidR="00E63493" w:rsidRDefault="00E63493" w:rsidP="00AA7135">
      <w:pPr>
        <w:pStyle w:val="NoSpacing"/>
        <w:ind w:left="720"/>
        <w:rPr>
          <w:rFonts w:ascii="Times New Roman" w:hAnsi="Times New Roman"/>
          <w:b/>
        </w:rPr>
      </w:pPr>
    </w:p>
    <w:p w:rsidR="00E63493" w:rsidRPr="0023084F" w:rsidRDefault="00E63493" w:rsidP="0023084F">
      <w:pPr>
        <w:pStyle w:val="NoSpacing"/>
        <w:numPr>
          <w:ilvl w:val="0"/>
          <w:numId w:val="20"/>
        </w:numPr>
        <w:rPr>
          <w:rFonts w:ascii="Times New Roman" w:hAnsi="Times New Roman"/>
        </w:rPr>
      </w:pPr>
      <w:r>
        <w:rPr>
          <w:rFonts w:ascii="Times New Roman" w:hAnsi="Times New Roman"/>
        </w:rPr>
        <w:t>Ne         b) Ne zaman       c) Kim</w:t>
      </w: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AA7135">
      <w:pPr>
        <w:pStyle w:val="NoSpacing"/>
        <w:ind w:left="720"/>
        <w:rPr>
          <w:rFonts w:ascii="Times New Roman" w:hAnsi="Times New Roman"/>
        </w:rPr>
      </w:pPr>
    </w:p>
    <w:p w:rsidR="00E63493" w:rsidRPr="00C213E9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cümlelerin hangisinde yüklemin altı </w:t>
      </w:r>
      <w:r w:rsidRPr="00C213E9">
        <w:rPr>
          <w:rFonts w:ascii="Times New Roman" w:hAnsi="Times New Roman"/>
        </w:rPr>
        <w:t>yanlış</w:t>
      </w:r>
      <w:r>
        <w:rPr>
          <w:rFonts w:ascii="Times New Roman" w:hAnsi="Times New Roman"/>
          <w:b/>
        </w:rPr>
        <w:t xml:space="preserve"> çizilmiştir?</w:t>
      </w:r>
    </w:p>
    <w:p w:rsidR="00E63493" w:rsidRDefault="00E63493" w:rsidP="00C213E9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C213E9">
      <w:pPr>
        <w:pStyle w:val="NoSpacing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Müzik dinlemek beyni </w:t>
      </w:r>
      <w:r w:rsidRPr="00C213E9">
        <w:rPr>
          <w:rFonts w:ascii="Times New Roman" w:hAnsi="Times New Roman"/>
          <w:u w:val="single"/>
        </w:rPr>
        <w:t>rahatlatır</w:t>
      </w:r>
      <w:r>
        <w:rPr>
          <w:rFonts w:ascii="Times New Roman" w:hAnsi="Times New Roman"/>
        </w:rPr>
        <w:t>.</w:t>
      </w:r>
    </w:p>
    <w:p w:rsidR="00E63493" w:rsidRDefault="00E63493" w:rsidP="00C213E9">
      <w:pPr>
        <w:pStyle w:val="NoSpacing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Havalar bu hafta </w:t>
      </w:r>
      <w:r w:rsidRPr="00C213E9">
        <w:rPr>
          <w:rFonts w:ascii="Times New Roman" w:hAnsi="Times New Roman"/>
          <w:u w:val="single"/>
        </w:rPr>
        <w:t>soğuyacakmış</w:t>
      </w:r>
      <w:r>
        <w:rPr>
          <w:rFonts w:ascii="Times New Roman" w:hAnsi="Times New Roman"/>
        </w:rPr>
        <w:t>.</w:t>
      </w:r>
    </w:p>
    <w:p w:rsidR="00E63493" w:rsidRPr="00C213E9" w:rsidRDefault="00E63493" w:rsidP="00C213E9">
      <w:pPr>
        <w:pStyle w:val="NoSpacing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Ayşe ile </w:t>
      </w:r>
      <w:r w:rsidRPr="00C213E9">
        <w:rPr>
          <w:rFonts w:ascii="Times New Roman" w:hAnsi="Times New Roman"/>
          <w:u w:val="single"/>
        </w:rPr>
        <w:t>hemen barışmalısın</w:t>
      </w:r>
      <w:r>
        <w:rPr>
          <w:rFonts w:ascii="Times New Roman" w:hAnsi="Times New Roman"/>
        </w:rPr>
        <w:t>.</w:t>
      </w:r>
    </w:p>
    <w:p w:rsidR="00E63493" w:rsidRDefault="00E63493" w:rsidP="00C213E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C213E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C213E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C213E9">
      <w:pPr>
        <w:pStyle w:val="NoSpacing"/>
        <w:ind w:left="720"/>
        <w:rPr>
          <w:rFonts w:ascii="Times New Roman" w:hAnsi="Times New Roman"/>
        </w:rPr>
      </w:pPr>
    </w:p>
    <w:p w:rsidR="00E63493" w:rsidRPr="00C213E9" w:rsidRDefault="00E63493" w:rsidP="00C213E9">
      <w:pPr>
        <w:pStyle w:val="NoSpacing"/>
        <w:ind w:left="720"/>
        <w:rPr>
          <w:rFonts w:ascii="Times New Roman" w:hAnsi="Times New Roman"/>
        </w:rPr>
      </w:pPr>
    </w:p>
    <w:p w:rsidR="00E63493" w:rsidRPr="007529FA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cümlelerin hangisinde eylemin </w:t>
      </w:r>
      <w:r w:rsidRPr="007529FA">
        <w:rPr>
          <w:rFonts w:ascii="Times New Roman" w:hAnsi="Times New Roman"/>
        </w:rPr>
        <w:t xml:space="preserve">nasıl </w:t>
      </w:r>
      <w:r>
        <w:rPr>
          <w:rFonts w:ascii="Times New Roman" w:hAnsi="Times New Roman"/>
          <w:b/>
        </w:rPr>
        <w:t>yapıldığı belirtilmiştir?</w:t>
      </w:r>
    </w:p>
    <w:p w:rsidR="00E63493" w:rsidRDefault="00E63493" w:rsidP="007529FA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7529FA">
      <w:pPr>
        <w:pStyle w:val="NoSpacing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>Öğretmen konuyu güzel anlattı.</w:t>
      </w:r>
    </w:p>
    <w:p w:rsidR="00E63493" w:rsidRDefault="00E63493" w:rsidP="007529FA">
      <w:pPr>
        <w:pStyle w:val="NoSpacing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>Annemi çok seviyorum.</w:t>
      </w:r>
    </w:p>
    <w:p w:rsidR="00E63493" w:rsidRPr="007529FA" w:rsidRDefault="00E63493" w:rsidP="007529FA">
      <w:pPr>
        <w:pStyle w:val="NoSpacing"/>
        <w:numPr>
          <w:ilvl w:val="0"/>
          <w:numId w:val="22"/>
        </w:numPr>
        <w:rPr>
          <w:rFonts w:ascii="Times New Roman" w:hAnsi="Times New Roman"/>
        </w:rPr>
      </w:pPr>
      <w:r>
        <w:rPr>
          <w:rFonts w:ascii="Times New Roman" w:hAnsi="Times New Roman"/>
        </w:rPr>
        <w:t>Yarın bize gelecekler.</w:t>
      </w:r>
    </w:p>
    <w:p w:rsidR="00E63493" w:rsidRDefault="00E63493" w:rsidP="007529FA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7529FA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7529FA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7529FA">
      <w:pPr>
        <w:pStyle w:val="NoSpacing"/>
        <w:ind w:left="720"/>
        <w:rPr>
          <w:rFonts w:ascii="Times New Roman" w:hAnsi="Times New Roman"/>
        </w:rPr>
      </w:pPr>
    </w:p>
    <w:p w:rsidR="00E63493" w:rsidRPr="007529FA" w:rsidRDefault="00E63493" w:rsidP="007529FA">
      <w:pPr>
        <w:pStyle w:val="NoSpacing"/>
        <w:ind w:left="720"/>
        <w:rPr>
          <w:rFonts w:ascii="Times New Roman" w:hAnsi="Times New Roman"/>
        </w:rPr>
      </w:pPr>
    </w:p>
    <w:p w:rsidR="00E63493" w:rsidRPr="003577BF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Dikdörtgen Belirtme Çizgisi 6" o:spid="_x0000_s1030" type="#_x0000_t61" style="position:absolute;left:0;text-align:left;margin-left:-6.35pt;margin-top:14.75pt;width:136.5pt;height:8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" adj="8968,23958" strokeweight="1pt">
            <v:textbox>
              <w:txbxContent>
                <w:p w:rsidR="00E63493" w:rsidRDefault="00E63493" w:rsidP="003577BF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“Kuşlar …… göç eder.”</w:t>
                  </w:r>
                </w:p>
                <w:p w:rsidR="00E63493" w:rsidRDefault="00E63493" w:rsidP="003577BF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</w:p>
                <w:p w:rsidR="00E63493" w:rsidRPr="009B1183" w:rsidRDefault="00E63493" w:rsidP="003577BF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Cümlesinde boşluğa hangi kelimeyi yazarsak </w:t>
                  </w:r>
                  <w:r w:rsidRPr="009B1183">
                    <w:rPr>
                      <w:rFonts w:ascii="Times New Roman" w:hAnsi="Times New Roman"/>
                    </w:rPr>
                    <w:t>“Ne zaman”</w:t>
                  </w:r>
                  <w:r>
                    <w:rPr>
                      <w:rFonts w:ascii="Times New Roman" w:hAnsi="Times New Roman"/>
                      <w:b/>
                    </w:rPr>
                    <w:t xml:space="preserve"> sorusuna cevap olur?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  </w:t>
      </w: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  <w:bookmarkStart w:id="0" w:name="_GoBack"/>
      <w:bookmarkEnd w:id="0"/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Dikdörtgen Belirtme Çizgisi 9" o:spid="_x0000_s1031" type="#_x0000_t61" style="position:absolute;left:0;text-align:left;margin-left:59.65pt;margin-top:98.6pt;width:52.5pt;height:3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" adj="27929,2662" fillcolor="window" strokecolor="windowText" strokeweight="1pt">
            <v:textbox>
              <w:txbxContent>
                <w:p w:rsidR="00E63493" w:rsidRPr="009B1183" w:rsidRDefault="00E63493" w:rsidP="009B1183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buradan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7" o:spid="_x0000_s1032" type="#_x0000_t61" style="position:absolute;left:0;text-align:left;margin-left:191.65pt;margin-top:25.85pt;width:66.75pt;height:3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" adj="8917,32608" strokeweight="1pt">
            <v:textbox>
              <w:txbxContent>
                <w:p w:rsidR="00E63493" w:rsidRPr="009B1183" w:rsidRDefault="00E63493" w:rsidP="009B1183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sonbaharda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8" o:spid="_x0000_s1033" type="#_x0000_t61" style="position:absolute;left:0;text-align:left;margin-left:138.4pt;margin-top:25.65pt;width:48pt;height:3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" adj="18450,36044" fillcolor="window" strokecolor="windowText" strokeweight="1pt">
            <v:textbox>
              <w:txbxContent>
                <w:p w:rsidR="00E63493" w:rsidRPr="009B1183" w:rsidRDefault="00E63493" w:rsidP="009B1183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hızlıca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s1034" type="#_x0000_t75" style="position:absolute;left:0;text-align:left;margin-left:36.4pt;margin-top:12.9pt;width:209.05pt;height:162.6pt;z-index:251656192;visibility:visible" wrapcoords="-77 0 -77 21500 21600 21500 21600 0 -77 0">
            <v:imagedata r:id="rId7" o:title=""/>
            <w10:wrap type="through"/>
          </v:shape>
        </w:pict>
      </w: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Öğretmenin sorduğu soruya hangi öğrenci doğru cevap vermiştir?</w:t>
      </w: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Pr="009B1183" w:rsidRDefault="00E63493" w:rsidP="009B1183">
      <w:pPr>
        <w:pStyle w:val="NoSpacing"/>
        <w:numPr>
          <w:ilvl w:val="0"/>
          <w:numId w:val="23"/>
        </w:numPr>
        <w:rPr>
          <w:rFonts w:ascii="Times New Roman" w:hAnsi="Times New Roman"/>
        </w:rPr>
      </w:pPr>
      <w:r>
        <w:rPr>
          <w:rFonts w:ascii="Times New Roman" w:hAnsi="Times New Roman"/>
        </w:rPr>
        <w:t>Arda           b) Leyla         c) Ömer</w:t>
      </w: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3577BF">
      <w:pPr>
        <w:pStyle w:val="NoSpacing"/>
        <w:ind w:left="720"/>
        <w:rPr>
          <w:rFonts w:ascii="Times New Roman" w:hAnsi="Times New Roman"/>
          <w:b/>
        </w:rPr>
      </w:pPr>
    </w:p>
    <w:p w:rsidR="00E63493" w:rsidRPr="003577BF" w:rsidRDefault="00E63493" w:rsidP="003577BF">
      <w:pPr>
        <w:pStyle w:val="NoSpacing"/>
        <w:ind w:left="72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</w:p>
    <w:p w:rsidR="00E63493" w:rsidRPr="002848E0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cümlelerin hangisinde yüklemin (eylemin) yeri diğerlerinden farklıdır?</w:t>
      </w:r>
    </w:p>
    <w:p w:rsidR="00E63493" w:rsidRDefault="00E63493" w:rsidP="002848E0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2848E0">
      <w:pPr>
        <w:pStyle w:val="NoSpacing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Yarın veli toplantısı yapılacak.</w:t>
      </w:r>
    </w:p>
    <w:p w:rsidR="00E63493" w:rsidRDefault="00E63493" w:rsidP="002848E0">
      <w:pPr>
        <w:pStyle w:val="NoSpacing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Unutmadım o güzel hatıraları.</w:t>
      </w:r>
    </w:p>
    <w:p w:rsidR="00E63493" w:rsidRDefault="00E63493" w:rsidP="002848E0">
      <w:pPr>
        <w:pStyle w:val="NoSpacing"/>
        <w:numPr>
          <w:ilvl w:val="0"/>
          <w:numId w:val="25"/>
        </w:numPr>
        <w:rPr>
          <w:rFonts w:ascii="Times New Roman" w:hAnsi="Times New Roman"/>
        </w:rPr>
      </w:pPr>
      <w:r>
        <w:rPr>
          <w:rFonts w:ascii="Times New Roman" w:hAnsi="Times New Roman"/>
        </w:rPr>
        <w:t>Maçı kaybedince hüngür hüngür ağladı.</w:t>
      </w:r>
    </w:p>
    <w:p w:rsidR="00E63493" w:rsidRPr="002848E0" w:rsidRDefault="00E63493" w:rsidP="00A40D2F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2848E0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2848E0">
      <w:pPr>
        <w:pStyle w:val="NoSpacing"/>
        <w:ind w:left="720"/>
        <w:rPr>
          <w:rFonts w:ascii="Times New Roman" w:hAnsi="Times New Roman"/>
          <w:b/>
        </w:rPr>
      </w:pPr>
    </w:p>
    <w:p w:rsidR="00E63493" w:rsidRPr="002848E0" w:rsidRDefault="00E63493" w:rsidP="002848E0">
      <w:pPr>
        <w:pStyle w:val="NoSpacing"/>
        <w:ind w:left="1080"/>
        <w:rPr>
          <w:rFonts w:ascii="Times New Roman" w:hAnsi="Times New Roman"/>
        </w:rPr>
      </w:pPr>
    </w:p>
    <w:p w:rsidR="00E63493" w:rsidRPr="00443EAC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Dikdörtgen Belirtme Çizgisi 11" o:spid="_x0000_s1035" type="#_x0000_t61" style="position:absolute;left:0;text-align:left;margin-left:129.3pt;margin-top:3.75pt;width:110.25pt;height:46.5pt;z-index:251662336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" adj="1144,25946" strokeweight="1pt">
            <v:textbox>
              <w:txbxContent>
                <w:p w:rsidR="00E63493" w:rsidRPr="00A02730" w:rsidRDefault="00E63493" w:rsidP="00A02730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Mikroskopla bakterileri inceledik.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      </w:t>
      </w:r>
    </w:p>
    <w:p w:rsidR="00E63493" w:rsidRDefault="00E63493" w:rsidP="00443EAC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10" o:spid="_x0000_s1036" type="#_x0000_t75" style="position:absolute;left:0;text-align:left;margin-left:23.65pt;margin-top:8.35pt;width:90pt;height:106.5pt;z-index:251661312;visibility:visible" wrapcoords="-180 0 -180 21448 21600 21448 21600 0 -180 0">
            <v:imagedata r:id="rId8" o:title=""/>
            <w10:wrap type="through"/>
          </v:shape>
        </w:pict>
      </w:r>
    </w:p>
    <w:p w:rsidR="00E63493" w:rsidRDefault="00E63493" w:rsidP="00443EAC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Volkan’ın kurduğu cümlede aşağıdaki sorulardan hangisinin cevabı vardır?</w:t>
      </w:r>
    </w:p>
    <w:p w:rsidR="00E63493" w:rsidRDefault="00E63493" w:rsidP="00443EAC">
      <w:pPr>
        <w:pStyle w:val="NoSpacing"/>
        <w:ind w:left="720"/>
        <w:rPr>
          <w:rFonts w:ascii="Times New Roman" w:hAnsi="Times New Roman"/>
          <w:b/>
        </w:rPr>
      </w:pPr>
    </w:p>
    <w:p w:rsidR="00E63493" w:rsidRPr="00A02730" w:rsidRDefault="00E63493" w:rsidP="00A02730">
      <w:pPr>
        <w:pStyle w:val="NoSpacing"/>
        <w:numPr>
          <w:ilvl w:val="0"/>
          <w:numId w:val="26"/>
        </w:numPr>
        <w:rPr>
          <w:rFonts w:ascii="Times New Roman" w:hAnsi="Times New Roman"/>
        </w:rPr>
      </w:pPr>
      <w:r>
        <w:rPr>
          <w:rFonts w:ascii="Times New Roman" w:hAnsi="Times New Roman"/>
        </w:rPr>
        <w:t>Ne zaman      b) Neyi     c) Nereye</w:t>
      </w: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43EAC">
      <w:pPr>
        <w:pStyle w:val="NoSpacing"/>
        <w:ind w:left="720"/>
        <w:rPr>
          <w:rFonts w:ascii="Times New Roman" w:hAnsi="Times New Roman"/>
        </w:rPr>
      </w:pPr>
    </w:p>
    <w:p w:rsidR="00E63493" w:rsidRPr="00A02730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cümlelerin hangisinde işin kim tarafından yapıldığı belli </w:t>
      </w:r>
      <w:r w:rsidRPr="00E816B1">
        <w:rPr>
          <w:rFonts w:ascii="Times New Roman" w:hAnsi="Times New Roman"/>
          <w:u w:val="single"/>
        </w:rPr>
        <w:t>değildir</w:t>
      </w:r>
      <w:r>
        <w:rPr>
          <w:rFonts w:ascii="Times New Roman" w:hAnsi="Times New Roman"/>
          <w:b/>
        </w:rPr>
        <w:t>?</w:t>
      </w:r>
    </w:p>
    <w:p w:rsidR="00E63493" w:rsidRDefault="00E63493" w:rsidP="00A02730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A02730">
      <w:pPr>
        <w:pStyle w:val="NoSpacing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Ayşe Miray parkta çok eğlendi.</w:t>
      </w:r>
    </w:p>
    <w:p w:rsidR="00E63493" w:rsidRDefault="00E63493" w:rsidP="00A02730">
      <w:pPr>
        <w:pStyle w:val="NoSpacing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Kar yağınca yollar kapandı.</w:t>
      </w:r>
    </w:p>
    <w:p w:rsidR="00E63493" w:rsidRPr="00A02730" w:rsidRDefault="00E63493" w:rsidP="00A02730">
      <w:pPr>
        <w:pStyle w:val="NoSpacing"/>
        <w:numPr>
          <w:ilvl w:val="0"/>
          <w:numId w:val="27"/>
        </w:numPr>
        <w:rPr>
          <w:rFonts w:ascii="Times New Roman" w:hAnsi="Times New Roman"/>
        </w:rPr>
      </w:pPr>
      <w:r>
        <w:rPr>
          <w:rFonts w:ascii="Times New Roman" w:hAnsi="Times New Roman"/>
        </w:rPr>
        <w:t>Ziyattin Bey traktörü sürüyordu.</w:t>
      </w:r>
    </w:p>
    <w:p w:rsidR="00E63493" w:rsidRDefault="00E63493" w:rsidP="00A02730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A02730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A02730">
      <w:pPr>
        <w:pStyle w:val="NoSpacing"/>
        <w:ind w:left="720"/>
        <w:rPr>
          <w:rFonts w:ascii="Times New Roman" w:hAnsi="Times New Roman"/>
        </w:rPr>
      </w:pPr>
    </w:p>
    <w:p w:rsidR="00E63493" w:rsidRPr="00A02730" w:rsidRDefault="00E63493" w:rsidP="00A02730">
      <w:pPr>
        <w:pStyle w:val="NoSpacing"/>
        <w:ind w:left="720"/>
        <w:rPr>
          <w:rFonts w:ascii="Times New Roman" w:hAnsi="Times New Roman"/>
        </w:rPr>
      </w:pPr>
    </w:p>
    <w:p w:rsidR="00E63493" w:rsidRPr="00A359D5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Aşağıdaki cümlelerin hangisinde altı çizili sözcük cümlenin farklı bir öğesidir?</w:t>
      </w:r>
    </w:p>
    <w:p w:rsidR="00E63493" w:rsidRDefault="00E63493" w:rsidP="00A359D5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A359D5">
      <w:pPr>
        <w:pStyle w:val="NoSpacing"/>
        <w:numPr>
          <w:ilvl w:val="0"/>
          <w:numId w:val="28"/>
        </w:numPr>
        <w:rPr>
          <w:rFonts w:ascii="Times New Roman" w:hAnsi="Times New Roman"/>
        </w:rPr>
      </w:pPr>
      <w:r w:rsidRPr="00A359D5">
        <w:rPr>
          <w:rFonts w:ascii="Times New Roman" w:hAnsi="Times New Roman"/>
          <w:u w:val="single"/>
        </w:rPr>
        <w:t>Bu hafta</w:t>
      </w:r>
      <w:r>
        <w:rPr>
          <w:rFonts w:ascii="Times New Roman" w:hAnsi="Times New Roman"/>
        </w:rPr>
        <w:t xml:space="preserve"> maçımız var.</w:t>
      </w:r>
    </w:p>
    <w:p w:rsidR="00E63493" w:rsidRDefault="00E63493" w:rsidP="00A359D5">
      <w:pPr>
        <w:pStyle w:val="NoSpacing"/>
        <w:numPr>
          <w:ilvl w:val="0"/>
          <w:numId w:val="28"/>
        </w:numPr>
        <w:rPr>
          <w:rFonts w:ascii="Times New Roman" w:hAnsi="Times New Roman"/>
        </w:rPr>
      </w:pPr>
      <w:r w:rsidRPr="00A359D5">
        <w:rPr>
          <w:rFonts w:ascii="Times New Roman" w:hAnsi="Times New Roman"/>
          <w:u w:val="single"/>
        </w:rPr>
        <w:t>Okulun ilk günü</w:t>
      </w:r>
      <w:r>
        <w:rPr>
          <w:rFonts w:ascii="Times New Roman" w:hAnsi="Times New Roman"/>
        </w:rPr>
        <w:t xml:space="preserve"> bağıra bağıra ağlamıştım.</w:t>
      </w:r>
    </w:p>
    <w:p w:rsidR="00E63493" w:rsidRDefault="00E63493" w:rsidP="00A359D5">
      <w:pPr>
        <w:pStyle w:val="NoSpacing"/>
        <w:numPr>
          <w:ilvl w:val="0"/>
          <w:numId w:val="28"/>
        </w:numPr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Okula </w:t>
      </w:r>
      <w:r>
        <w:rPr>
          <w:rFonts w:ascii="Times New Roman" w:hAnsi="Times New Roman"/>
        </w:rPr>
        <w:t>kaymakam gelmiş.</w:t>
      </w:r>
    </w:p>
    <w:p w:rsidR="00E63493" w:rsidRDefault="00E63493" w:rsidP="00A359D5">
      <w:pPr>
        <w:pStyle w:val="NoSpacing"/>
        <w:ind w:left="1080"/>
        <w:rPr>
          <w:rFonts w:ascii="Times New Roman" w:hAnsi="Times New Roman"/>
          <w:u w:val="single"/>
        </w:rPr>
      </w:pPr>
    </w:p>
    <w:p w:rsidR="00E63493" w:rsidRDefault="00E63493" w:rsidP="00A359D5">
      <w:pPr>
        <w:pStyle w:val="NoSpacing"/>
        <w:ind w:left="1080"/>
        <w:rPr>
          <w:rFonts w:ascii="Times New Roman" w:hAnsi="Times New Roman"/>
          <w:u w:val="single"/>
        </w:rPr>
      </w:pPr>
    </w:p>
    <w:p w:rsidR="00E63493" w:rsidRDefault="00E63493" w:rsidP="00A359D5">
      <w:pPr>
        <w:pStyle w:val="NoSpacing"/>
        <w:ind w:left="1080"/>
        <w:rPr>
          <w:rFonts w:ascii="Times New Roman" w:hAnsi="Times New Roman"/>
          <w:u w:val="single"/>
        </w:rPr>
      </w:pPr>
    </w:p>
    <w:p w:rsidR="00E63493" w:rsidRPr="00A359D5" w:rsidRDefault="00E63493" w:rsidP="00A359D5">
      <w:pPr>
        <w:pStyle w:val="NoSpacing"/>
        <w:ind w:left="1080"/>
        <w:rPr>
          <w:rFonts w:ascii="Times New Roman" w:hAnsi="Times New Roman"/>
        </w:rPr>
      </w:pPr>
    </w:p>
    <w:p w:rsidR="00E63493" w:rsidRPr="00E816B1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cümlelerin hangisinde eylemi yapan cümlenin içerisinde </w:t>
      </w:r>
      <w:r w:rsidRPr="00E816B1">
        <w:rPr>
          <w:rFonts w:ascii="Times New Roman" w:hAnsi="Times New Roman"/>
          <w:u w:val="single"/>
        </w:rPr>
        <w:t>belirtilmemiştir</w:t>
      </w:r>
      <w:r>
        <w:rPr>
          <w:rFonts w:ascii="Times New Roman" w:hAnsi="Times New Roman"/>
          <w:b/>
        </w:rPr>
        <w:t xml:space="preserve">? </w:t>
      </w:r>
    </w:p>
    <w:p w:rsidR="00E63493" w:rsidRDefault="00E63493" w:rsidP="00E816B1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E816B1">
      <w:pPr>
        <w:pStyle w:val="NoSpacing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Ders çalışmayı çok ihmal etti.</w:t>
      </w:r>
    </w:p>
    <w:p w:rsidR="00E63493" w:rsidRDefault="00E63493" w:rsidP="00E816B1">
      <w:pPr>
        <w:pStyle w:val="NoSpacing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Metin ile Tahsin lunaparka gitmişler.</w:t>
      </w:r>
    </w:p>
    <w:p w:rsidR="00E63493" w:rsidRPr="00E816B1" w:rsidRDefault="00E63493" w:rsidP="00E816B1">
      <w:pPr>
        <w:pStyle w:val="NoSpacing"/>
        <w:numPr>
          <w:ilvl w:val="0"/>
          <w:numId w:val="30"/>
        </w:numPr>
        <w:rPr>
          <w:rFonts w:ascii="Times New Roman" w:hAnsi="Times New Roman"/>
        </w:rPr>
      </w:pPr>
      <w:r>
        <w:rPr>
          <w:rFonts w:ascii="Times New Roman" w:hAnsi="Times New Roman"/>
        </w:rPr>
        <w:t>Yolcular otobüsün kalkmasını bekliyorlardı.</w:t>
      </w:r>
    </w:p>
    <w:p w:rsidR="00E63493" w:rsidRDefault="00E63493" w:rsidP="00E816B1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E816B1">
      <w:pPr>
        <w:pStyle w:val="NoSpacing"/>
        <w:ind w:left="1080"/>
        <w:rPr>
          <w:rFonts w:ascii="Times New Roman" w:hAnsi="Times New Roman"/>
          <w:b/>
        </w:rPr>
      </w:pPr>
    </w:p>
    <w:p w:rsidR="00E63493" w:rsidRDefault="00E63493" w:rsidP="00E816B1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“Beni yalnız bırakma onlar gelene kadar.” </w:t>
      </w:r>
    </w:p>
    <w:p w:rsidR="00E63493" w:rsidRDefault="00E63493" w:rsidP="00E816B1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E816B1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Yukarıdaki cümlede </w:t>
      </w:r>
      <w:r w:rsidRPr="00D2648F">
        <w:rPr>
          <w:rFonts w:ascii="Times New Roman" w:hAnsi="Times New Roman"/>
        </w:rPr>
        <w:t>eylemi (yüklemi)</w:t>
      </w:r>
      <w:r>
        <w:rPr>
          <w:rFonts w:ascii="Times New Roman" w:hAnsi="Times New Roman"/>
          <w:b/>
        </w:rPr>
        <w:t xml:space="preserve"> belirten kelime aşağıdakilerden hangisidir?</w:t>
      </w:r>
    </w:p>
    <w:p w:rsidR="00E63493" w:rsidRDefault="00E63493" w:rsidP="00E816B1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D2648F">
      <w:pPr>
        <w:pStyle w:val="NoSpacing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gelene kadar</w:t>
      </w:r>
    </w:p>
    <w:p w:rsidR="00E63493" w:rsidRDefault="00E63493" w:rsidP="00D2648F">
      <w:pPr>
        <w:pStyle w:val="NoSpacing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onlar</w:t>
      </w:r>
    </w:p>
    <w:p w:rsidR="00E63493" w:rsidRPr="00D2648F" w:rsidRDefault="00E63493" w:rsidP="00D2648F">
      <w:pPr>
        <w:pStyle w:val="NoSpacing"/>
        <w:numPr>
          <w:ilvl w:val="0"/>
          <w:numId w:val="31"/>
        </w:numPr>
        <w:rPr>
          <w:rFonts w:ascii="Times New Roman" w:hAnsi="Times New Roman"/>
        </w:rPr>
      </w:pPr>
      <w:r>
        <w:rPr>
          <w:rFonts w:ascii="Times New Roman" w:hAnsi="Times New Roman"/>
        </w:rPr>
        <w:t>bırakma</w:t>
      </w:r>
    </w:p>
    <w:p w:rsidR="00E63493" w:rsidRDefault="00E63493" w:rsidP="00E816B1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E816B1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E816B1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E816B1">
      <w:pPr>
        <w:pStyle w:val="NoSpacing"/>
        <w:ind w:left="720"/>
        <w:rPr>
          <w:rFonts w:ascii="Times New Roman" w:hAnsi="Times New Roman"/>
        </w:rPr>
      </w:pPr>
    </w:p>
    <w:p w:rsidR="00E63493" w:rsidRPr="00D2648F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 w:rsidRPr="00D2648F">
        <w:rPr>
          <w:rFonts w:ascii="Times New Roman" w:hAnsi="Times New Roman"/>
        </w:rPr>
        <w:t>“</w:t>
      </w:r>
      <w:r>
        <w:rPr>
          <w:rFonts w:ascii="Times New Roman" w:hAnsi="Times New Roman"/>
        </w:rPr>
        <w:t xml:space="preserve">Bardaklar az önce burada duruyordu.” </w:t>
      </w:r>
      <w:r>
        <w:rPr>
          <w:rFonts w:ascii="Times New Roman" w:hAnsi="Times New Roman"/>
          <w:b/>
        </w:rPr>
        <w:t>cümlesinin öznesi aşağıdakilerden hangisidir?</w:t>
      </w:r>
    </w:p>
    <w:p w:rsidR="00E63493" w:rsidRDefault="00E63493" w:rsidP="00D2648F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D2648F">
      <w:pPr>
        <w:pStyle w:val="NoSpacing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Bardaklar</w:t>
      </w:r>
    </w:p>
    <w:p w:rsidR="00E63493" w:rsidRDefault="00E63493" w:rsidP="00D2648F">
      <w:pPr>
        <w:pStyle w:val="NoSpacing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>Az önce</w:t>
      </w:r>
    </w:p>
    <w:p w:rsidR="00E63493" w:rsidRDefault="00E63493" w:rsidP="00D2648F">
      <w:pPr>
        <w:pStyle w:val="NoSpacing"/>
        <w:numPr>
          <w:ilvl w:val="0"/>
          <w:numId w:val="3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Duruyordu </w:t>
      </w:r>
    </w:p>
    <w:p w:rsidR="00E63493" w:rsidRDefault="00E63493" w:rsidP="000C287E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0C287E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0C287E">
      <w:pPr>
        <w:pStyle w:val="NoSpacing"/>
        <w:ind w:left="1080"/>
        <w:rPr>
          <w:rFonts w:ascii="Times New Roman" w:hAnsi="Times New Roman"/>
        </w:rPr>
      </w:pPr>
    </w:p>
    <w:p w:rsidR="00E63493" w:rsidRPr="00D2648F" w:rsidRDefault="00E63493" w:rsidP="000C287E">
      <w:pPr>
        <w:pStyle w:val="NoSpacing"/>
        <w:ind w:left="1080"/>
        <w:rPr>
          <w:rFonts w:ascii="Times New Roman" w:hAnsi="Times New Roman"/>
        </w:rPr>
      </w:pPr>
    </w:p>
    <w:p w:rsidR="00E63493" w:rsidRPr="000C287E" w:rsidRDefault="00E63493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öğrencilerin hangisinin cümlesinde </w:t>
      </w:r>
      <w:r w:rsidRPr="000C287E">
        <w:rPr>
          <w:rFonts w:ascii="Times New Roman" w:hAnsi="Times New Roman"/>
        </w:rPr>
        <w:t>“şiir”</w:t>
      </w:r>
      <w:r>
        <w:rPr>
          <w:rFonts w:ascii="Times New Roman" w:hAnsi="Times New Roman"/>
          <w:b/>
        </w:rPr>
        <w:t xml:space="preserve"> kelimesi özne görevindedir?</w:t>
      </w:r>
    </w:p>
    <w:p w:rsidR="00E63493" w:rsidRDefault="00E63493" w:rsidP="000C287E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Grup 14" o:spid="_x0000_s1037" style="position:absolute;left:0;text-align:left;margin-left:47.65pt;margin-top:9.7pt;width:184.9pt;height:153.75pt;z-index:251663360" coordorigin="7047,-4077" coordsize="4225,40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7" o:spid="_x0000_s1038" type="#_x0000_t62" style="position:absolute;left:8168;top:-1006;width:3043;height:9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" adj="-1986,9637">
              <v:textbox>
                <w:txbxContent>
                  <w:p w:rsidR="00E63493" w:rsidRPr="00FE58C2" w:rsidRDefault="00E63493" w:rsidP="00FE58C2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Şiir yalnızlığı paylaşır.</w:t>
                    </w:r>
                  </w:p>
                </w:txbxContent>
              </v:textbox>
            </v:shape>
            <v:shape id="AutoShape 18" o:spid="_x0000_s1039" type="#_x0000_t62" style="position:absolute;left:7995;top:-4077;width:3277;height:9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" adj="-1669,14914">
              <v:textbox>
                <w:txbxContent>
                  <w:p w:rsidR="00E63493" w:rsidRPr="000C287E" w:rsidRDefault="00E63493" w:rsidP="000C28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Bu şiiri ben yazdım.</w:t>
                    </w:r>
                  </w:p>
                </w:txbxContent>
              </v:textbox>
            </v:shape>
            <v:shape id="AutoShape 19" o:spid="_x0000_s1040" type="#_x0000_t62" style="position:absolute;left:8082;top:-2707;width:3190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" adj="-1164,13508">
              <v:textbox>
                <w:txbxContent>
                  <w:p w:rsidR="00E63493" w:rsidRPr="00FE58C2" w:rsidRDefault="00E63493" w:rsidP="00FE58C2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Şiirlerinde vatan sevgisini çok güzel anlatmış.</w:t>
                    </w:r>
                  </w:p>
                </w:txbxContent>
              </v:textbox>
            </v:shape>
            <v:group id="Group 20" o:spid="_x0000_s1041" style="position:absolute;left:7047;top:-3978;width:841;height:3725" coordorigin="7047,-3978" coordsize="841,3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Picture 22" o:spid="_x0000_s1042" type="#_x0000_t75" alt="45_376_bos4" style="position:absolute;left:7047;top:-3978;width:802;height: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">
                <v:imagedata r:id="rId9" o:title=""/>
              </v:shape>
              <v:shape id="Picture 23" o:spid="_x0000_s1043" type="#_x0000_t75" alt="cocuk56" style="position:absolute;left:7116;top:-1041;width:772;height:7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">
                <v:imagedata r:id="rId10" o:title=""/>
              </v:shape>
              <v:shape id="Picture 24" o:spid="_x0000_s1044" type="#_x0000_t75" alt="insan508" style="position:absolute;left:7116;top:-2558;width:763;height:8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">
                <v:imagedata r:id="rId11" o:title=""/>
              </v:shape>
            </v:group>
          </v:group>
        </w:pict>
      </w:r>
    </w:p>
    <w:p w:rsidR="00E63493" w:rsidRPr="000C287E" w:rsidRDefault="00E63493" w:rsidP="000C287E">
      <w:pPr>
        <w:pStyle w:val="NoSpacing"/>
        <w:numPr>
          <w:ilvl w:val="0"/>
          <w:numId w:val="33"/>
        </w:numPr>
        <w:rPr>
          <w:rFonts w:ascii="Times New Roman" w:hAnsi="Times New Roman"/>
        </w:rPr>
      </w:pPr>
    </w:p>
    <w:p w:rsidR="00E63493" w:rsidRPr="00D2648F" w:rsidRDefault="00E63493" w:rsidP="000C287E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A0BD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A0BD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0C287E">
      <w:pPr>
        <w:pStyle w:val="NoSpacing"/>
        <w:numPr>
          <w:ilvl w:val="0"/>
          <w:numId w:val="33"/>
        </w:numPr>
        <w:rPr>
          <w:rFonts w:ascii="Times New Roman" w:hAnsi="Times New Roman"/>
        </w:rPr>
      </w:pPr>
    </w:p>
    <w:p w:rsidR="00E63493" w:rsidRDefault="00E63493" w:rsidP="004A0BD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A0BD9">
      <w:pPr>
        <w:pStyle w:val="NoSpacing"/>
        <w:ind w:left="720"/>
        <w:rPr>
          <w:rFonts w:ascii="Times New Roman" w:hAnsi="Times New Roman"/>
        </w:rPr>
      </w:pPr>
    </w:p>
    <w:p w:rsidR="00E63493" w:rsidRDefault="00E63493" w:rsidP="004A0BD9">
      <w:pPr>
        <w:pStyle w:val="NoSpacing"/>
        <w:ind w:left="720"/>
        <w:rPr>
          <w:rFonts w:ascii="Times New Roman" w:hAnsi="Times New Roman"/>
          <w:b/>
        </w:rPr>
      </w:pPr>
    </w:p>
    <w:p w:rsidR="00E63493" w:rsidRDefault="00E63493" w:rsidP="005B72E6">
      <w:pPr>
        <w:pStyle w:val="NoSpacing"/>
        <w:ind w:left="1065"/>
        <w:rPr>
          <w:rFonts w:ascii="Times New Roman" w:hAnsi="Times New Roman"/>
        </w:rPr>
      </w:pPr>
    </w:p>
    <w:p w:rsidR="00E63493" w:rsidRDefault="00E63493" w:rsidP="00FE58C2">
      <w:pPr>
        <w:pStyle w:val="NoSpacing"/>
        <w:numPr>
          <w:ilvl w:val="0"/>
          <w:numId w:val="3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63493" w:rsidRDefault="00E63493" w:rsidP="00FE58C2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FE58C2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FE58C2">
      <w:pPr>
        <w:pStyle w:val="NoSpacing"/>
        <w:ind w:left="1080"/>
        <w:rPr>
          <w:rFonts w:ascii="Times New Roman" w:hAnsi="Times New Roman"/>
        </w:rPr>
      </w:pPr>
    </w:p>
    <w:p w:rsidR="00E63493" w:rsidRDefault="00E63493" w:rsidP="0088101B">
      <w:pPr>
        <w:jc w:val="center"/>
        <w:rPr>
          <w:sz w:val="24"/>
          <w:szCs w:val="24"/>
        </w:rPr>
      </w:pPr>
      <w:hyperlink r:id="rId12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E63493" w:rsidRDefault="00E63493" w:rsidP="0088101B">
      <w:pPr>
        <w:pStyle w:val="NoSpacing"/>
        <w:ind w:left="1080"/>
      </w:pPr>
    </w:p>
    <w:sectPr w:rsidR="00E63493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5AE"/>
    <w:multiLevelType w:val="hybridMultilevel"/>
    <w:tmpl w:val="942A7D34"/>
    <w:lvl w:ilvl="0" w:tplc="FAFC1D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15A1072"/>
    <w:multiLevelType w:val="hybridMultilevel"/>
    <w:tmpl w:val="ADBA5E48"/>
    <w:lvl w:ilvl="0" w:tplc="8AF41AC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53D1D2D"/>
    <w:multiLevelType w:val="hybridMultilevel"/>
    <w:tmpl w:val="8D325B8E"/>
    <w:lvl w:ilvl="0" w:tplc="97D2B9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E051455"/>
    <w:multiLevelType w:val="hybridMultilevel"/>
    <w:tmpl w:val="B0D6B2B8"/>
    <w:lvl w:ilvl="0" w:tplc="2FDA080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627F6B"/>
    <w:multiLevelType w:val="hybridMultilevel"/>
    <w:tmpl w:val="60FC177E"/>
    <w:lvl w:ilvl="0" w:tplc="A4E2EC0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4074C4"/>
    <w:multiLevelType w:val="hybridMultilevel"/>
    <w:tmpl w:val="FFBA4692"/>
    <w:lvl w:ilvl="0" w:tplc="E690E99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493200"/>
    <w:multiLevelType w:val="hybridMultilevel"/>
    <w:tmpl w:val="8A60F388"/>
    <w:lvl w:ilvl="0" w:tplc="57EA1F3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F4D738F"/>
    <w:multiLevelType w:val="hybridMultilevel"/>
    <w:tmpl w:val="2A00915E"/>
    <w:lvl w:ilvl="0" w:tplc="0264FDB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8011CA"/>
    <w:multiLevelType w:val="hybridMultilevel"/>
    <w:tmpl w:val="B6DED676"/>
    <w:lvl w:ilvl="0" w:tplc="3D08D5E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6F6317"/>
    <w:multiLevelType w:val="hybridMultilevel"/>
    <w:tmpl w:val="BE0A1EDA"/>
    <w:lvl w:ilvl="0" w:tplc="601C7F9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248A6DE3"/>
    <w:multiLevelType w:val="hybridMultilevel"/>
    <w:tmpl w:val="7DC8F810"/>
    <w:lvl w:ilvl="0" w:tplc="6606956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59F6F99"/>
    <w:multiLevelType w:val="hybridMultilevel"/>
    <w:tmpl w:val="2A1496D4"/>
    <w:lvl w:ilvl="0" w:tplc="E55EC9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9DC132B"/>
    <w:multiLevelType w:val="hybridMultilevel"/>
    <w:tmpl w:val="19CADE86"/>
    <w:lvl w:ilvl="0" w:tplc="6024BDC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15E28BF"/>
    <w:multiLevelType w:val="hybridMultilevel"/>
    <w:tmpl w:val="B8901674"/>
    <w:lvl w:ilvl="0" w:tplc="1584D01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19C638E"/>
    <w:multiLevelType w:val="hybridMultilevel"/>
    <w:tmpl w:val="F8265D5E"/>
    <w:lvl w:ilvl="0" w:tplc="A8042D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4B665B0"/>
    <w:multiLevelType w:val="hybridMultilevel"/>
    <w:tmpl w:val="F92825F8"/>
    <w:lvl w:ilvl="0" w:tplc="644AE88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96E68A1"/>
    <w:multiLevelType w:val="hybridMultilevel"/>
    <w:tmpl w:val="8716BBAA"/>
    <w:lvl w:ilvl="0" w:tplc="59C8C7A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DE0046D"/>
    <w:multiLevelType w:val="hybridMultilevel"/>
    <w:tmpl w:val="5C9C200C"/>
    <w:lvl w:ilvl="0" w:tplc="04EAD71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F9E60D8"/>
    <w:multiLevelType w:val="hybridMultilevel"/>
    <w:tmpl w:val="F118C196"/>
    <w:lvl w:ilvl="0" w:tplc="EE7212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FF96EB8"/>
    <w:multiLevelType w:val="hybridMultilevel"/>
    <w:tmpl w:val="00421E8E"/>
    <w:lvl w:ilvl="0" w:tplc="96BE5FC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141B80"/>
    <w:multiLevelType w:val="hybridMultilevel"/>
    <w:tmpl w:val="726C2582"/>
    <w:lvl w:ilvl="0" w:tplc="96EEBE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8B4586"/>
    <w:multiLevelType w:val="hybridMultilevel"/>
    <w:tmpl w:val="100E54B4"/>
    <w:lvl w:ilvl="0" w:tplc="006A38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E4D2F39"/>
    <w:multiLevelType w:val="hybridMultilevel"/>
    <w:tmpl w:val="448AE720"/>
    <w:lvl w:ilvl="0" w:tplc="C7405DF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4AF01B1"/>
    <w:multiLevelType w:val="hybridMultilevel"/>
    <w:tmpl w:val="51B0531A"/>
    <w:lvl w:ilvl="0" w:tplc="D146E52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A16509D"/>
    <w:multiLevelType w:val="hybridMultilevel"/>
    <w:tmpl w:val="BC6C0274"/>
    <w:lvl w:ilvl="0" w:tplc="35881EA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83075E"/>
    <w:multiLevelType w:val="hybridMultilevel"/>
    <w:tmpl w:val="5216A8D0"/>
    <w:lvl w:ilvl="0" w:tplc="856E2D0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87D4B0E"/>
    <w:multiLevelType w:val="hybridMultilevel"/>
    <w:tmpl w:val="2F9002E4"/>
    <w:lvl w:ilvl="0" w:tplc="798A09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AEB1369"/>
    <w:multiLevelType w:val="hybridMultilevel"/>
    <w:tmpl w:val="A3A6A100"/>
    <w:lvl w:ilvl="0" w:tplc="5D20225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E1F7C45"/>
    <w:multiLevelType w:val="hybridMultilevel"/>
    <w:tmpl w:val="10B6691C"/>
    <w:lvl w:ilvl="0" w:tplc="9AF410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AC1D37"/>
    <w:multiLevelType w:val="hybridMultilevel"/>
    <w:tmpl w:val="6E16C1C6"/>
    <w:lvl w:ilvl="0" w:tplc="678E1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6F85A64"/>
    <w:multiLevelType w:val="hybridMultilevel"/>
    <w:tmpl w:val="EAB6CAA2"/>
    <w:lvl w:ilvl="0" w:tplc="B4A227B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E00299A"/>
    <w:multiLevelType w:val="hybridMultilevel"/>
    <w:tmpl w:val="48B01EF2"/>
    <w:lvl w:ilvl="0" w:tplc="074EA33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2"/>
  </w:num>
  <w:num w:numId="3">
    <w:abstractNumId w:val="8"/>
  </w:num>
  <w:num w:numId="4">
    <w:abstractNumId w:val="12"/>
  </w:num>
  <w:num w:numId="5">
    <w:abstractNumId w:val="22"/>
  </w:num>
  <w:num w:numId="6">
    <w:abstractNumId w:val="0"/>
  </w:num>
  <w:num w:numId="7">
    <w:abstractNumId w:val="23"/>
  </w:num>
  <w:num w:numId="8">
    <w:abstractNumId w:val="13"/>
  </w:num>
  <w:num w:numId="9">
    <w:abstractNumId w:val="20"/>
  </w:num>
  <w:num w:numId="10">
    <w:abstractNumId w:val="24"/>
  </w:num>
  <w:num w:numId="11">
    <w:abstractNumId w:val="10"/>
  </w:num>
  <w:num w:numId="12">
    <w:abstractNumId w:val="1"/>
  </w:num>
  <w:num w:numId="13">
    <w:abstractNumId w:val="7"/>
  </w:num>
  <w:num w:numId="14">
    <w:abstractNumId w:val="16"/>
  </w:num>
  <w:num w:numId="15">
    <w:abstractNumId w:val="29"/>
  </w:num>
  <w:num w:numId="16">
    <w:abstractNumId w:val="9"/>
  </w:num>
  <w:num w:numId="17">
    <w:abstractNumId w:val="31"/>
  </w:num>
  <w:num w:numId="18">
    <w:abstractNumId w:val="26"/>
  </w:num>
  <w:num w:numId="19">
    <w:abstractNumId w:val="15"/>
  </w:num>
  <w:num w:numId="20">
    <w:abstractNumId w:val="28"/>
  </w:num>
  <w:num w:numId="21">
    <w:abstractNumId w:val="3"/>
  </w:num>
  <w:num w:numId="22">
    <w:abstractNumId w:val="5"/>
  </w:num>
  <w:num w:numId="23">
    <w:abstractNumId w:val="25"/>
  </w:num>
  <w:num w:numId="24">
    <w:abstractNumId w:val="14"/>
  </w:num>
  <w:num w:numId="25">
    <w:abstractNumId w:val="17"/>
  </w:num>
  <w:num w:numId="26">
    <w:abstractNumId w:val="30"/>
  </w:num>
  <w:num w:numId="27">
    <w:abstractNumId w:val="11"/>
  </w:num>
  <w:num w:numId="28">
    <w:abstractNumId w:val="32"/>
  </w:num>
  <w:num w:numId="29">
    <w:abstractNumId w:val="18"/>
  </w:num>
  <w:num w:numId="30">
    <w:abstractNumId w:val="27"/>
  </w:num>
  <w:num w:numId="31">
    <w:abstractNumId w:val="4"/>
  </w:num>
  <w:num w:numId="32">
    <w:abstractNumId w:val="19"/>
  </w:num>
  <w:num w:numId="3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5C4"/>
    <w:rsid w:val="0000719B"/>
    <w:rsid w:val="000222F9"/>
    <w:rsid w:val="00065276"/>
    <w:rsid w:val="00066E9C"/>
    <w:rsid w:val="000C287E"/>
    <w:rsid w:val="000E31AB"/>
    <w:rsid w:val="00112F87"/>
    <w:rsid w:val="0015664C"/>
    <w:rsid w:val="00162D7C"/>
    <w:rsid w:val="00177EFB"/>
    <w:rsid w:val="00187A9C"/>
    <w:rsid w:val="001E2921"/>
    <w:rsid w:val="002264B5"/>
    <w:rsid w:val="0023084F"/>
    <w:rsid w:val="002848E0"/>
    <w:rsid w:val="00285D43"/>
    <w:rsid w:val="00285F67"/>
    <w:rsid w:val="002C0740"/>
    <w:rsid w:val="002D24D4"/>
    <w:rsid w:val="002D7380"/>
    <w:rsid w:val="00312BFB"/>
    <w:rsid w:val="003577BF"/>
    <w:rsid w:val="00366956"/>
    <w:rsid w:val="00384AA7"/>
    <w:rsid w:val="00406A42"/>
    <w:rsid w:val="00440686"/>
    <w:rsid w:val="00443EAC"/>
    <w:rsid w:val="004441F1"/>
    <w:rsid w:val="00473084"/>
    <w:rsid w:val="00475C64"/>
    <w:rsid w:val="0049098A"/>
    <w:rsid w:val="0049736F"/>
    <w:rsid w:val="004A0B1C"/>
    <w:rsid w:val="004A0BD9"/>
    <w:rsid w:val="00516408"/>
    <w:rsid w:val="0054022A"/>
    <w:rsid w:val="00557D56"/>
    <w:rsid w:val="00563D85"/>
    <w:rsid w:val="00586342"/>
    <w:rsid w:val="005906D4"/>
    <w:rsid w:val="005A3C26"/>
    <w:rsid w:val="005B72E6"/>
    <w:rsid w:val="005D45CA"/>
    <w:rsid w:val="005E114B"/>
    <w:rsid w:val="00610C14"/>
    <w:rsid w:val="00614B8D"/>
    <w:rsid w:val="006215C4"/>
    <w:rsid w:val="0063325E"/>
    <w:rsid w:val="00634521"/>
    <w:rsid w:val="006A3F29"/>
    <w:rsid w:val="006D4673"/>
    <w:rsid w:val="007529FA"/>
    <w:rsid w:val="00776648"/>
    <w:rsid w:val="0078559E"/>
    <w:rsid w:val="007D291E"/>
    <w:rsid w:val="008069E5"/>
    <w:rsid w:val="0088101B"/>
    <w:rsid w:val="00884EC5"/>
    <w:rsid w:val="00893AE2"/>
    <w:rsid w:val="008D15F1"/>
    <w:rsid w:val="00901D31"/>
    <w:rsid w:val="00903F27"/>
    <w:rsid w:val="00913239"/>
    <w:rsid w:val="00916286"/>
    <w:rsid w:val="00934F9C"/>
    <w:rsid w:val="0096407C"/>
    <w:rsid w:val="009B1183"/>
    <w:rsid w:val="009D7C0A"/>
    <w:rsid w:val="009E54A9"/>
    <w:rsid w:val="00A02730"/>
    <w:rsid w:val="00A102A4"/>
    <w:rsid w:val="00A21525"/>
    <w:rsid w:val="00A26D01"/>
    <w:rsid w:val="00A359D5"/>
    <w:rsid w:val="00A40D2F"/>
    <w:rsid w:val="00A459CC"/>
    <w:rsid w:val="00A630D4"/>
    <w:rsid w:val="00A82184"/>
    <w:rsid w:val="00AA7135"/>
    <w:rsid w:val="00AF5A11"/>
    <w:rsid w:val="00B30E37"/>
    <w:rsid w:val="00B55E0B"/>
    <w:rsid w:val="00B75FA7"/>
    <w:rsid w:val="00B83773"/>
    <w:rsid w:val="00BA2AA1"/>
    <w:rsid w:val="00BD06E5"/>
    <w:rsid w:val="00C14E46"/>
    <w:rsid w:val="00C213E9"/>
    <w:rsid w:val="00C224B4"/>
    <w:rsid w:val="00C54FC0"/>
    <w:rsid w:val="00C91765"/>
    <w:rsid w:val="00CB206A"/>
    <w:rsid w:val="00CC4DA7"/>
    <w:rsid w:val="00CE0F43"/>
    <w:rsid w:val="00CF1D2A"/>
    <w:rsid w:val="00D2422B"/>
    <w:rsid w:val="00D2648F"/>
    <w:rsid w:val="00D27FF7"/>
    <w:rsid w:val="00D33959"/>
    <w:rsid w:val="00D74642"/>
    <w:rsid w:val="00D76747"/>
    <w:rsid w:val="00DA2E54"/>
    <w:rsid w:val="00E16AE3"/>
    <w:rsid w:val="00E30228"/>
    <w:rsid w:val="00E47A71"/>
    <w:rsid w:val="00E47F8A"/>
    <w:rsid w:val="00E56C55"/>
    <w:rsid w:val="00E63493"/>
    <w:rsid w:val="00E816B1"/>
    <w:rsid w:val="00E8415A"/>
    <w:rsid w:val="00E844FD"/>
    <w:rsid w:val="00E93847"/>
    <w:rsid w:val="00EA30A9"/>
    <w:rsid w:val="00EF2AD0"/>
    <w:rsid w:val="00EF5BE4"/>
    <w:rsid w:val="00EF6772"/>
    <w:rsid w:val="00F2065E"/>
    <w:rsid w:val="00F30D17"/>
    <w:rsid w:val="00F64017"/>
    <w:rsid w:val="00F86CE5"/>
    <w:rsid w:val="00FA2FA3"/>
    <w:rsid w:val="00FA31E9"/>
    <w:rsid w:val="00FC0E53"/>
    <w:rsid w:val="00FD2511"/>
    <w:rsid w:val="00FE58C2"/>
    <w:rsid w:val="00FF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9C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2AD0"/>
    <w:rPr>
      <w:lang w:eastAsia="en-US"/>
    </w:rPr>
  </w:style>
  <w:style w:type="table" w:styleId="TableGrid">
    <w:name w:val="Table Grid"/>
    <w:basedOn w:val="TableNormal"/>
    <w:uiPriority w:val="99"/>
    <w:rsid w:val="00BD06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A30A9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352</Words>
  <Characters>2008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4</cp:revision>
  <cp:lastPrinted>2015-08-05T01:40:00Z</cp:lastPrinted>
  <dcterms:created xsi:type="dcterms:W3CDTF">2015-08-05T01:36:00Z</dcterms:created>
  <dcterms:modified xsi:type="dcterms:W3CDTF">2015-08-11T19:30:00Z</dcterms:modified>
</cp:coreProperties>
</file>